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6CB89" w14:textId="77777777" w:rsidR="00CC793D" w:rsidRDefault="00CC793D" w:rsidP="00CC793D">
      <w:r>
        <w:rPr>
          <w:u w:val="single"/>
        </w:rPr>
        <w:t>Isabel LEGH</w:t>
      </w:r>
      <w:r>
        <w:t xml:space="preserve">     </w:t>
      </w:r>
      <w:proofErr w:type="gramStart"/>
      <w:r>
        <w:t xml:space="preserve">   (</w:t>
      </w:r>
      <w:proofErr w:type="gramEnd"/>
      <w:r>
        <w:t>fl.1446-7)</w:t>
      </w:r>
    </w:p>
    <w:p w14:paraId="6FBB0CC0" w14:textId="77777777" w:rsidR="00CC793D" w:rsidRDefault="00CC793D" w:rsidP="00CC793D"/>
    <w:p w14:paraId="75E5149D" w14:textId="77777777" w:rsidR="00CC793D" w:rsidRDefault="00CC793D" w:rsidP="00CC793D"/>
    <w:p w14:paraId="7054B668" w14:textId="77777777" w:rsidR="00CC793D" w:rsidRDefault="00CC793D" w:rsidP="00CC793D">
      <w:r>
        <w:t>= Robert(q.v.)</w:t>
      </w:r>
    </w:p>
    <w:p w14:paraId="7CE698DB" w14:textId="77777777" w:rsidR="00CC793D" w:rsidRDefault="00CC793D" w:rsidP="00CC793D">
      <w:r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35830B1C" w14:textId="77777777" w:rsidR="00CC793D" w:rsidRDefault="00CC793D" w:rsidP="00CC793D">
      <w:r>
        <w:t>pub. The Cheshire Community Council, 1971, p.83)</w:t>
      </w:r>
    </w:p>
    <w:p w14:paraId="7F4E0D41" w14:textId="77777777" w:rsidR="00CC793D" w:rsidRDefault="00CC793D" w:rsidP="00CC793D"/>
    <w:p w14:paraId="705F7FE1" w14:textId="77777777" w:rsidR="00CC793D" w:rsidRDefault="00CC793D" w:rsidP="00CC793D"/>
    <w:p w14:paraId="1AB9D1F4" w14:textId="77777777" w:rsidR="00CC793D" w:rsidRDefault="00CC793D" w:rsidP="00CC793D">
      <w:r>
        <w:t xml:space="preserve">         1446-7</w:t>
      </w:r>
      <w:r>
        <w:tab/>
        <w:t>They obtained permission to have a domestic chapel at Adlington.</w:t>
      </w:r>
    </w:p>
    <w:p w14:paraId="65B830D1" w14:textId="77777777" w:rsidR="00CC793D" w:rsidRDefault="00CC793D" w:rsidP="00CC793D">
      <w:r>
        <w:tab/>
      </w:r>
      <w:r>
        <w:tab/>
        <w:t>(ibid.)</w:t>
      </w:r>
    </w:p>
    <w:p w14:paraId="66359E16" w14:textId="77777777" w:rsidR="00CC793D" w:rsidRDefault="00CC793D" w:rsidP="00CC793D"/>
    <w:p w14:paraId="31FE9BDE" w14:textId="77777777" w:rsidR="00CC793D" w:rsidRDefault="00CC793D" w:rsidP="00CC793D"/>
    <w:p w14:paraId="0FAE6061" w14:textId="77777777" w:rsidR="00CC793D" w:rsidRDefault="00CC793D" w:rsidP="00CC793D">
      <w:r>
        <w:t>15 April 2023</w:t>
      </w:r>
    </w:p>
    <w:p w14:paraId="1E3541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9D97" w14:textId="77777777" w:rsidR="00CC793D" w:rsidRDefault="00CC793D" w:rsidP="009139A6">
      <w:r>
        <w:separator/>
      </w:r>
    </w:p>
  </w:endnote>
  <w:endnote w:type="continuationSeparator" w:id="0">
    <w:p w14:paraId="0C81CDC8" w14:textId="77777777" w:rsidR="00CC793D" w:rsidRDefault="00CC79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3E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5C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2B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B044D" w14:textId="77777777" w:rsidR="00CC793D" w:rsidRDefault="00CC793D" w:rsidP="009139A6">
      <w:r>
        <w:separator/>
      </w:r>
    </w:p>
  </w:footnote>
  <w:footnote w:type="continuationSeparator" w:id="0">
    <w:p w14:paraId="747BEEEC" w14:textId="77777777" w:rsidR="00CC793D" w:rsidRDefault="00CC79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A7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133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0A9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3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793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8B2FB"/>
  <w15:chartTrackingRefBased/>
  <w15:docId w15:val="{2B472980-CDF6-43C9-9515-6AE5A551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9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2023-08-05T10:34:00Z</dcterms:created>
  <dcterms:modified xsi:type="dcterms:W3CDTF">2023-08-05T10:34:00Z</dcterms:modified>
</cp:coreProperties>
</file>